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9874E" w14:textId="345C8185" w:rsidR="004839C6" w:rsidRDefault="004839C6" w:rsidP="00483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S3-2349</w:t>
      </w:r>
      <w:r>
        <w:rPr>
          <w:b/>
          <w:i/>
          <w:noProof/>
          <w:sz w:val="28"/>
        </w:rPr>
        <w:t>89</w:t>
      </w:r>
    </w:p>
    <w:p w14:paraId="5E688D88" w14:textId="77777777" w:rsidR="004839C6" w:rsidRPr="00872560" w:rsidRDefault="004839C6" w:rsidP="004839C6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C0A7E35" w14:textId="77777777" w:rsidR="004839C6" w:rsidRDefault="004839C6" w:rsidP="004839C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998B55B" w14:textId="77777777" w:rsidR="004839C6" w:rsidRDefault="004839C6" w:rsidP="004839C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227258E0" w14:textId="2F84414F" w:rsidR="004839C6" w:rsidRDefault="004839C6" w:rsidP="004839C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24F12B57">
        <w:rPr>
          <w:rFonts w:cs="Arial"/>
          <w:color w:val="000000" w:themeColor="text1"/>
        </w:rPr>
        <w:t>Elaborated LS reply to S3-234350 on Roaming Hub requirements as applicable to the Modified PRINS solution</w:t>
      </w:r>
    </w:p>
    <w:p w14:paraId="17C843AC" w14:textId="77777777" w:rsidR="004839C6" w:rsidRDefault="004839C6" w:rsidP="004839C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1F07EC9" w14:textId="5E10E55E" w:rsidR="004839C6" w:rsidRPr="00952552" w:rsidRDefault="004839C6" w:rsidP="004839C6">
      <w:pPr>
        <w:rPr>
          <w:rFonts w:cs="Arial"/>
        </w:rPr>
      </w:pPr>
      <w:r>
        <w:rPr>
          <w:b/>
        </w:rPr>
        <w:t>Agenda Item:  3</w:t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24F12B5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AB05FFF" w:rsidR="00A74A54" w:rsidRPr="00952552" w:rsidRDefault="00D1484F" w:rsidP="00686624">
            <w:pPr>
              <w:pStyle w:val="TableText"/>
              <w:rPr>
                <w:rFonts w:cs="Arial"/>
              </w:rPr>
            </w:pPr>
            <w:r w:rsidRPr="24F12B57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24F12B57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24F12B57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3B4CBC3C" w:rsidRPr="24F12B57">
              <w:rPr>
                <w:rFonts w:cs="Arial"/>
                <w:color w:val="000000" w:themeColor="text1"/>
                <w:sz w:val="22"/>
              </w:rPr>
              <w:t xml:space="preserve">Roaming Hub requirements as applicable to </w:t>
            </w:r>
            <w:r w:rsidR="00B60BB3" w:rsidRPr="24F12B57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28BBFC6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#45</w:t>
            </w:r>
          </w:p>
        </w:tc>
        <w:tc>
          <w:tcPr>
            <w:tcW w:w="2863" w:type="dxa"/>
          </w:tcPr>
          <w:p w14:paraId="42264EA4" w14:textId="21B591AD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23-24 October 2023</w:t>
            </w:r>
          </w:p>
        </w:tc>
        <w:tc>
          <w:tcPr>
            <w:tcW w:w="3373" w:type="dxa"/>
          </w:tcPr>
          <w:p w14:paraId="42264EA5" w14:textId="6B90805E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 – Qatar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0076977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</w:t>
            </w:r>
            <w:r w:rsidR="00C53196">
              <w:rPr>
                <w:rFonts w:eastAsia="MS Mincho" w:cs="Arial"/>
                <w:lang w:eastAsia="ja-JP"/>
              </w:rPr>
              <w:t>45_13r7</w:t>
            </w:r>
          </w:p>
        </w:tc>
        <w:tc>
          <w:tcPr>
            <w:tcW w:w="2863" w:type="dxa"/>
          </w:tcPr>
          <w:p w14:paraId="42264EAF" w14:textId="20E78A2F" w:rsidR="0058060A" w:rsidRPr="00952552" w:rsidRDefault="0090726B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 2023</w:t>
            </w:r>
          </w:p>
        </w:tc>
        <w:tc>
          <w:tcPr>
            <w:tcW w:w="3373" w:type="dxa"/>
          </w:tcPr>
          <w:p w14:paraId="42264EB0" w14:textId="6E119103" w:rsidR="0058060A" w:rsidRPr="00952552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952552">
              <w:rPr>
                <w:rFonts w:eastAsia="MS Mincho" w:cs="Arial"/>
                <w:iCs/>
                <w:lang w:eastAsia="ja-JP"/>
              </w:rPr>
              <w:t xml:space="preserve">Pieter </w:t>
            </w:r>
            <w:proofErr w:type="spellStart"/>
            <w:r w:rsidRPr="00952552">
              <w:rPr>
                <w:rFonts w:eastAsia="MS Mincho" w:cs="Arial"/>
                <w:iCs/>
                <w:lang w:eastAsia="ja-JP"/>
              </w:rPr>
              <w:t>Veenstra</w:t>
            </w:r>
            <w:proofErr w:type="spellEnd"/>
          </w:p>
        </w:tc>
      </w:tr>
      <w:tr w:rsidR="0058060A" w:rsidRPr="00952552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952552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4839C6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368B018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06245F" w:rsidRPr="00952552">
              <w:rPr>
                <w:rFonts w:eastAsia="MS Mincho" w:cs="Arial"/>
                <w:lang w:val="fr-BE" w:eastAsia="ja-JP"/>
              </w:rPr>
              <w:t>SA3</w:t>
            </w:r>
            <w:r w:rsidR="00D1484F" w:rsidRPr="00952552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952552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952552">
              <w:rPr>
                <w:rFonts w:eastAsia="MS Mincho" w:cs="Arial"/>
                <w:lang w:val="fr-BE" w:eastAsia="ja-JP"/>
              </w:rPr>
              <w:t>SA, SA1</w:t>
            </w:r>
            <w:r w:rsidR="00922F10">
              <w:rPr>
                <w:rFonts w:eastAsia="MS Mincho" w:cs="Arial"/>
                <w:lang w:val="fr-BE" w:eastAsia="ja-JP"/>
              </w:rPr>
              <w:t>, CT, CT4</w:t>
            </w:r>
            <w:r w:rsidR="00D1484F" w:rsidRPr="0095255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03CC202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p w14:paraId="25EBA4C3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90726B" w:rsidRPr="00112E2C" w14:paraId="51F6D599" w14:textId="77777777" w:rsidTr="24F12B57">
        <w:tc>
          <w:tcPr>
            <w:tcW w:w="9350" w:type="dxa"/>
            <w:shd w:val="clear" w:color="auto" w:fill="F2F2F2" w:themeFill="background1" w:themeFillShade="F2"/>
          </w:tcPr>
          <w:p w14:paraId="5C1CA51B" w14:textId="154C852A" w:rsidR="0090726B" w:rsidRPr="00112E2C" w:rsidRDefault="0090726B" w:rsidP="24F12B57">
            <w:pPr>
              <w:spacing w:before="60" w:after="60"/>
              <w:jc w:val="left"/>
              <w:rPr>
                <w:rFonts w:cs="Arial"/>
              </w:rPr>
            </w:pPr>
            <w:r w:rsidRPr="24F12B57">
              <w:rPr>
                <w:rFonts w:cs="Arial"/>
              </w:rPr>
              <w:t>Please note that GSMA NG 5GMRR is sending in two separate LS</w:t>
            </w:r>
            <w:r w:rsidR="00430C5F" w:rsidRPr="24F12B57">
              <w:rPr>
                <w:rFonts w:cs="Arial"/>
              </w:rPr>
              <w:t xml:space="preserve"> items</w:t>
            </w:r>
            <w:r w:rsidRPr="24F12B57">
              <w:rPr>
                <w:rFonts w:cs="Arial"/>
              </w:rPr>
              <w:t xml:space="preserve"> </w:t>
            </w:r>
            <w:r w:rsidR="00430C5F" w:rsidRPr="24F12B57">
              <w:rPr>
                <w:rFonts w:cs="Arial"/>
              </w:rPr>
              <w:t>in</w:t>
            </w:r>
            <w:r w:rsidRPr="24F12B57">
              <w:rPr>
                <w:rFonts w:cs="Arial"/>
              </w:rPr>
              <w:t xml:space="preserve"> response to </w:t>
            </w:r>
            <w:r w:rsidRPr="24F12B57">
              <w:rPr>
                <w:rFonts w:cs="Arial"/>
                <w:color w:val="000000" w:themeColor="text1"/>
              </w:rPr>
              <w:t xml:space="preserve">S3-234350 on the </w:t>
            </w:r>
            <w:r w:rsidR="58BFE1E4" w:rsidRPr="24F12B57">
              <w:rPr>
                <w:rFonts w:cs="Arial"/>
                <w:color w:val="000000" w:themeColor="text1"/>
              </w:rPr>
              <w:t xml:space="preserve">topic </w:t>
            </w:r>
            <w:r w:rsidRPr="24F12B57">
              <w:rPr>
                <w:rFonts w:cs="Arial"/>
                <w:color w:val="000000" w:themeColor="text1"/>
              </w:rPr>
              <w:t xml:space="preserve">of </w:t>
            </w:r>
            <w:r w:rsidRPr="24F12B57">
              <w:rPr>
                <w:rFonts w:cs="Arial"/>
              </w:rPr>
              <w:t>Modified PRINS for both Roaming Hub (this LS) and for IPX Service Hub (the accompanying LS).</w:t>
            </w:r>
          </w:p>
        </w:tc>
      </w:tr>
    </w:tbl>
    <w:p w14:paraId="42264EC6" w14:textId="77777777" w:rsidR="00FC0FBE" w:rsidRPr="00C53196" w:rsidRDefault="00FC0FBE" w:rsidP="0058060A">
      <w:pPr>
        <w:pStyle w:val="NormalParagraph"/>
        <w:rPr>
          <w:rFonts w:cs="Arial"/>
        </w:rPr>
      </w:pP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t>Introduction</w:t>
      </w:r>
    </w:p>
    <w:p w14:paraId="6266DC8B" w14:textId="791FD978" w:rsidR="008D2249" w:rsidRPr="00952552" w:rsidRDefault="67759F94" w:rsidP="00B107DC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</w:t>
      </w:r>
      <w:r w:rsidR="26A51816" w:rsidRPr="00952552">
        <w:rPr>
          <w:rFonts w:cs="Arial"/>
          <w:lang w:eastAsia="en-US" w:bidi="bn-BD"/>
        </w:rPr>
        <w:t xml:space="preserve">further </w:t>
      </w:r>
      <w:r w:rsidRPr="00952552">
        <w:rPr>
          <w:rFonts w:cs="Arial"/>
          <w:lang w:eastAsia="en-US" w:bidi="bn-BD"/>
        </w:rPr>
        <w:t xml:space="preserve">improving PRINS </w:t>
      </w:r>
      <w:r w:rsidR="0090726B">
        <w:rPr>
          <w:rFonts w:cs="Arial"/>
          <w:lang w:eastAsia="en-US" w:bidi="bn-BD"/>
        </w:rPr>
        <w:t>as</w:t>
      </w:r>
      <w:r w:rsidR="0090726B" w:rsidRPr="00112E2C">
        <w:rPr>
          <w:rFonts w:cs="Arial"/>
          <w:lang w:eastAsia="en-US" w:bidi="bn-BD"/>
        </w:rPr>
        <w:t xml:space="preserve"> </w:t>
      </w:r>
      <w:r w:rsidR="0090726B">
        <w:rPr>
          <w:rFonts w:cs="Arial"/>
          <w:lang w:eastAsia="en-US" w:bidi="bn-BD"/>
        </w:rPr>
        <w:t xml:space="preserve">we </w:t>
      </w:r>
      <w:r w:rsidR="0090726B" w:rsidRPr="00112E2C">
        <w:rPr>
          <w:rFonts w:cs="Arial"/>
          <w:lang w:eastAsia="en-US" w:bidi="bn-BD"/>
        </w:rPr>
        <w:t xml:space="preserve">already welcomed in </w:t>
      </w:r>
      <w:r w:rsidR="0090726B">
        <w:rPr>
          <w:rFonts w:cs="Arial"/>
          <w:lang w:eastAsia="en-US" w:bidi="bn-BD"/>
        </w:rPr>
        <w:t xml:space="preserve">our initial </w:t>
      </w:r>
      <w:r w:rsidR="0090726B" w:rsidRPr="00112E2C">
        <w:rPr>
          <w:rFonts w:cs="Arial"/>
          <w:lang w:eastAsia="en-US" w:bidi="bn-BD"/>
        </w:rPr>
        <w:t xml:space="preserve">reply to </w:t>
      </w:r>
      <w:r w:rsidR="0090726B">
        <w:rPr>
          <w:rFonts w:cs="Arial"/>
          <w:lang w:eastAsia="en-US" w:bidi="bn-BD"/>
        </w:rPr>
        <w:t>SA</w:t>
      </w:r>
      <w:r w:rsidRPr="00952552">
        <w:rPr>
          <w:rFonts w:cs="Arial"/>
          <w:lang w:eastAsia="en-US" w:bidi="bn-BD"/>
        </w:rPr>
        <w:t xml:space="preserve">. </w:t>
      </w:r>
    </w:p>
    <w:p w14:paraId="1F279BE9" w14:textId="00FEDAE0" w:rsidR="008D2249" w:rsidRPr="00460AF4" w:rsidRDefault="67759F94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lastRenderedPageBreak/>
        <w:t xml:space="preserve">This LS is acknowledging SA3’s objective for 5G SA roaming to address certain security shortcomings in 2G-4G </w:t>
      </w:r>
      <w:r w:rsidRPr="00460AF4">
        <w:rPr>
          <w:rFonts w:cs="Arial"/>
          <w:color w:val="000000" w:themeColor="text1"/>
          <w:lang w:eastAsia="en-US" w:bidi="bn-BD"/>
        </w:rPr>
        <w:t>roaming</w:t>
      </w:r>
      <w:r w:rsidR="7930D0CE" w:rsidRPr="00460AF4">
        <w:rPr>
          <w:rFonts w:cs="Arial"/>
          <w:color w:val="000000" w:themeColor="text1"/>
          <w:lang w:eastAsia="en-US" w:bidi="bn-BD"/>
        </w:rPr>
        <w:t>,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  <w:r w:rsidR="11F35E25" w:rsidRPr="00460AF4">
        <w:rPr>
          <w:rFonts w:cs="Arial"/>
          <w:color w:val="000000" w:themeColor="text1"/>
          <w:lang w:eastAsia="en-US" w:bidi="bn-BD"/>
        </w:rPr>
        <w:t xml:space="preserve">most </w:t>
      </w:r>
      <w:r w:rsidRPr="00460AF4">
        <w:rPr>
          <w:rFonts w:cs="Arial"/>
          <w:color w:val="000000" w:themeColor="text1"/>
          <w:lang w:eastAsia="en-US" w:bidi="bn-BD"/>
        </w:rPr>
        <w:t>notably the lack of e</w:t>
      </w:r>
      <w:r w:rsidR="3BDB7906" w:rsidRPr="00460AF4">
        <w:rPr>
          <w:rFonts w:cs="Arial"/>
          <w:color w:val="000000" w:themeColor="text1"/>
          <w:lang w:eastAsia="en-US" w:bidi="bn-BD"/>
        </w:rPr>
        <w:t>nd-to-end</w:t>
      </w:r>
      <w:r w:rsidRPr="00460AF4">
        <w:rPr>
          <w:rFonts w:cs="Arial"/>
          <w:color w:val="000000" w:themeColor="text1"/>
          <w:lang w:eastAsia="en-US" w:bidi="bn-BD"/>
        </w:rPr>
        <w:t xml:space="preserve"> security</w:t>
      </w:r>
      <w:r w:rsidR="47D6D79F" w:rsidRPr="00460AF4">
        <w:rPr>
          <w:rFonts w:cs="Arial"/>
          <w:color w:val="000000" w:themeColor="text1"/>
          <w:lang w:eastAsia="en-US" w:bidi="bn-BD"/>
        </w:rPr>
        <w:t xml:space="preserve"> in the signalling between VPLMN and HPLMN</w:t>
      </w:r>
      <w:r w:rsidRPr="00460AF4">
        <w:rPr>
          <w:rFonts w:cs="Arial"/>
          <w:color w:val="000000" w:themeColor="text1"/>
          <w:lang w:eastAsia="en-US" w:bidi="bn-BD"/>
        </w:rPr>
        <w:t xml:space="preserve">. This design principle is also the ultimate objective for the work in </w:t>
      </w:r>
      <w:r w:rsidR="06E9E1FF" w:rsidRPr="00460AF4">
        <w:rPr>
          <w:rFonts w:cs="Arial"/>
          <w:color w:val="000000" w:themeColor="text1"/>
          <w:lang w:eastAsia="en-US" w:bidi="bn-BD"/>
        </w:rPr>
        <w:t xml:space="preserve">GSMA NG </w:t>
      </w:r>
      <w:r w:rsidRPr="00460AF4">
        <w:rPr>
          <w:rFonts w:cs="Arial"/>
          <w:color w:val="000000" w:themeColor="text1"/>
          <w:lang w:eastAsia="en-US" w:bidi="bn-BD"/>
        </w:rPr>
        <w:t>5GMRR</w:t>
      </w:r>
      <w:r w:rsidR="086FF2B2" w:rsidRPr="00460AF4">
        <w:rPr>
          <w:rFonts w:cs="Arial"/>
          <w:color w:val="000000" w:themeColor="text1"/>
          <w:lang w:eastAsia="en-US" w:bidi="bn-BD"/>
        </w:rPr>
        <w:t>,</w:t>
      </w:r>
      <w:r w:rsidR="086FF2B2" w:rsidRPr="00460AF4">
        <w:rPr>
          <w:rFonts w:cs="Arial"/>
          <w:color w:val="000000" w:themeColor="text1"/>
          <w:lang w:eastAsia="en-US"/>
        </w:rPr>
        <w:t xml:space="preserve"> </w:t>
      </w:r>
      <w:r w:rsidR="2146E5F6" w:rsidRPr="00460AF4">
        <w:rPr>
          <w:rFonts w:cs="Arial"/>
          <w:color w:val="000000" w:themeColor="text1"/>
          <w:lang w:eastAsia="en-US"/>
        </w:rPr>
        <w:t xml:space="preserve">which </w:t>
      </w:r>
      <w:r w:rsidR="086FF2B2" w:rsidRPr="00460AF4">
        <w:rPr>
          <w:rFonts w:cs="Arial"/>
          <w:color w:val="000000" w:themeColor="text1"/>
          <w:lang w:eastAsia="en-US"/>
        </w:rPr>
        <w:t>seek</w:t>
      </w:r>
      <w:r w:rsidR="6944C89F" w:rsidRPr="00460AF4">
        <w:rPr>
          <w:rFonts w:cs="Arial"/>
          <w:color w:val="000000" w:themeColor="text1"/>
          <w:lang w:eastAsia="en-US"/>
        </w:rPr>
        <w:t>s</w:t>
      </w:r>
      <w:r w:rsidR="086FF2B2" w:rsidRPr="00460AF4">
        <w:rPr>
          <w:rFonts w:cs="Arial"/>
          <w:color w:val="000000" w:themeColor="text1"/>
          <w:lang w:eastAsia="en-US"/>
        </w:rPr>
        <w:t xml:space="preserve"> a solution that </w:t>
      </w:r>
      <w:r w:rsidR="327110F8" w:rsidRPr="00460AF4">
        <w:rPr>
          <w:rFonts w:cs="Arial"/>
          <w:color w:val="000000" w:themeColor="text1"/>
          <w:lang w:eastAsia="en-US"/>
        </w:rPr>
        <w:t xml:space="preserve">achieves </w:t>
      </w:r>
      <w:r w:rsidR="086FF2B2" w:rsidRPr="00460AF4">
        <w:rPr>
          <w:rFonts w:cs="Arial"/>
          <w:color w:val="000000" w:themeColor="text1"/>
          <w:lang w:eastAsia="en-US"/>
        </w:rPr>
        <w:t>this objective while still allowing roaming hub business</w:t>
      </w:r>
      <w:r w:rsidR="62675D0B" w:rsidRPr="00460AF4">
        <w:rPr>
          <w:rFonts w:cs="Arial"/>
          <w:color w:val="000000" w:themeColor="text1"/>
          <w:lang w:eastAsia="en-US" w:bidi="bn-BD"/>
        </w:rPr>
        <w:t>.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</w:p>
    <w:p w14:paraId="12A231C8" w14:textId="6ACC4174" w:rsidR="00430C5F" w:rsidRPr="00460AF4" w:rsidRDefault="01C0AB45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460AF4">
        <w:rPr>
          <w:rFonts w:cs="Arial"/>
          <w:color w:val="000000" w:themeColor="text1"/>
          <w:lang w:eastAsia="en-US" w:bidi="bn-BD"/>
        </w:rPr>
        <w:t>W</w:t>
      </w:r>
      <w:r w:rsidR="67759F94" w:rsidRPr="00460AF4">
        <w:rPr>
          <w:rFonts w:cs="Arial"/>
          <w:color w:val="000000" w:themeColor="text1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3BDB7906" w:rsidRPr="00460AF4">
        <w:rPr>
          <w:rFonts w:cs="Arial"/>
          <w:color w:val="000000" w:themeColor="text1"/>
          <w:lang w:eastAsia="en-US" w:bidi="bn-BD"/>
        </w:rPr>
        <w:t>,</w:t>
      </w:r>
      <w:r w:rsidR="67759F94" w:rsidRPr="00460AF4">
        <w:rPr>
          <w:rFonts w:cs="Arial"/>
          <w:color w:val="000000" w:themeColor="text1"/>
          <w:lang w:eastAsia="en-US" w:bidi="bn-BD"/>
        </w:rPr>
        <w:t xml:space="preserve"> </w:t>
      </w:r>
      <w:r w:rsidR="1948179C" w:rsidRPr="00460AF4">
        <w:rPr>
          <w:rFonts w:cs="Arial"/>
          <w:color w:val="000000" w:themeColor="text1"/>
          <w:lang w:eastAsia="en-US" w:bidi="bn-BD"/>
        </w:rPr>
        <w:t>prior to the SA3 modified PRINS CR</w:t>
      </w:r>
      <w:r w:rsidR="67759F94" w:rsidRPr="00460AF4">
        <w:rPr>
          <w:rFonts w:cs="Arial"/>
          <w:color w:val="000000" w:themeColor="text1"/>
          <w:lang w:eastAsia="en-US" w:bidi="bn-BD"/>
        </w:rPr>
        <w:t>)</w:t>
      </w:r>
      <w:r w:rsidR="3C43F9DC" w:rsidRPr="00460AF4">
        <w:rPr>
          <w:rFonts w:cs="Arial"/>
          <w:color w:val="000000" w:themeColor="text1"/>
          <w:lang w:eastAsia="en-US" w:bidi="bn-BD"/>
        </w:rPr>
        <w:t xml:space="preserve">. </w:t>
      </w:r>
    </w:p>
    <w:p w14:paraId="58120FCF" w14:textId="1F873261" w:rsidR="00746FB7" w:rsidRPr="00460AF4" w:rsidRDefault="2E361CE1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24F12B57">
        <w:rPr>
          <w:rFonts w:cs="Arial"/>
          <w:color w:val="000000" w:themeColor="text1"/>
          <w:lang w:eastAsia="en-US" w:bidi="bn-BD"/>
        </w:rPr>
        <w:t xml:space="preserve">GSMA </w:t>
      </w:r>
      <w:r w:rsidR="00430C5F" w:rsidRPr="24F12B57">
        <w:rPr>
          <w:rFonts w:cs="Arial"/>
          <w:color w:val="000000" w:themeColor="text1"/>
          <w:lang w:eastAsia="en-US" w:bidi="bn-BD"/>
        </w:rPr>
        <w:t xml:space="preserve">NG </w:t>
      </w:r>
      <w:r w:rsidRPr="24F12B57">
        <w:rPr>
          <w:rFonts w:cs="Arial"/>
          <w:color w:val="000000" w:themeColor="text1"/>
          <w:lang w:eastAsia="en-US" w:bidi="bn-BD"/>
        </w:rPr>
        <w:t xml:space="preserve">5GMRR continues to evaluate the technical solution of the SA3 CR. </w:t>
      </w:r>
      <w:r w:rsidR="09C5770C" w:rsidRPr="24F12B57">
        <w:rPr>
          <w:rFonts w:cs="Arial"/>
          <w:color w:val="000000" w:themeColor="text1"/>
          <w:lang w:eastAsia="en-US" w:bidi="bn-BD"/>
        </w:rPr>
        <w:t>T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his LS </w:t>
      </w:r>
      <w:r w:rsidR="67759F94" w:rsidRPr="24F12B57">
        <w:rPr>
          <w:rFonts w:cs="Arial"/>
          <w:color w:val="000000" w:themeColor="text1"/>
          <w:lang w:eastAsia="en-US" w:bidi="bn-BD"/>
        </w:rPr>
        <w:t>outline</w:t>
      </w:r>
      <w:r w:rsidR="773D8665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which </w:t>
      </w:r>
      <w:r w:rsidR="34203AB7" w:rsidRPr="24F12B57">
        <w:rPr>
          <w:rFonts w:cs="Arial"/>
          <w:color w:val="000000" w:themeColor="text1"/>
          <w:lang w:eastAsia="en-US" w:bidi="bn-BD"/>
        </w:rPr>
        <w:t xml:space="preserve">key </w:t>
      </w:r>
      <w:r w:rsidR="67759F94" w:rsidRPr="24F12B57">
        <w:rPr>
          <w:rFonts w:cs="Arial"/>
          <w:color w:val="000000" w:themeColor="text1"/>
          <w:lang w:eastAsia="en-US" w:bidi="bn-BD"/>
        </w:rPr>
        <w:t>problem</w:t>
      </w:r>
      <w:r w:rsidR="53332A90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6C5BCB1F" w:rsidRPr="24F12B57">
        <w:rPr>
          <w:rFonts w:cs="Arial"/>
          <w:color w:val="000000" w:themeColor="text1"/>
          <w:lang w:eastAsia="en-US" w:bidi="bn-BD"/>
        </w:rPr>
        <w:t xml:space="preserve">appear to remain </w:t>
      </w:r>
      <w:r w:rsidR="75F7E55F" w:rsidRPr="24F12B57">
        <w:rPr>
          <w:rFonts w:cs="Arial"/>
          <w:color w:val="000000" w:themeColor="text1"/>
          <w:lang w:eastAsia="en-US" w:bidi="bn-BD"/>
        </w:rPr>
        <w:t>unre</w:t>
      </w:r>
      <w:r w:rsidR="67759F94" w:rsidRPr="24F12B57">
        <w:rPr>
          <w:rFonts w:cs="Arial"/>
          <w:color w:val="000000" w:themeColor="text1"/>
          <w:lang w:eastAsia="en-US" w:bidi="bn-BD"/>
        </w:rPr>
        <w:t>solved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</w:t>
      </w:r>
      <w:r w:rsidR="4750514B" w:rsidRPr="24F12B57">
        <w:rPr>
          <w:rFonts w:cs="Arial"/>
          <w:color w:val="000000" w:themeColor="text1"/>
          <w:lang w:eastAsia="en-US" w:bidi="bn-BD"/>
        </w:rPr>
        <w:t>based on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required business </w:t>
      </w:r>
      <w:r w:rsidR="6D466977" w:rsidRPr="24F12B57">
        <w:rPr>
          <w:rFonts w:cs="Arial"/>
          <w:color w:val="000000" w:themeColor="text1"/>
          <w:lang w:eastAsia="en-US" w:bidi="bn-BD"/>
        </w:rPr>
        <w:t xml:space="preserve">and technical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requirements for how </w:t>
      </w:r>
      <w:r w:rsidR="003E500C" w:rsidRPr="24F12B57">
        <w:rPr>
          <w:rFonts w:cs="Arial"/>
          <w:color w:val="000000" w:themeColor="text1"/>
          <w:lang w:eastAsia="en-US" w:bidi="bn-BD"/>
        </w:rPr>
        <w:t xml:space="preserve">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GSMA defined Roaming Hub service </w:t>
      </w:r>
      <w:r w:rsidR="009A1349" w:rsidRPr="24F12B57">
        <w:rPr>
          <w:rFonts w:cs="Arial"/>
          <w:color w:val="000000" w:themeColor="text1"/>
          <w:lang w:eastAsia="en-US" w:bidi="bn-BD"/>
        </w:rPr>
        <w:t xml:space="preserve">as </w:t>
      </w:r>
      <w:r w:rsidR="4750514B" w:rsidRPr="24F12B57">
        <w:rPr>
          <w:rFonts w:cs="Arial"/>
          <w:color w:val="000000" w:themeColor="text1"/>
          <w:lang w:eastAsia="en-US" w:bidi="bn-BD"/>
        </w:rPr>
        <w:t>used by operators.</w:t>
      </w:r>
      <w:r w:rsidR="01C0AB45" w:rsidRPr="24F12B57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687B28BB" w:rsidR="001B5063" w:rsidRPr="00460AF4" w:rsidRDefault="001B5063" w:rsidP="00B107D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460AF4">
        <w:rPr>
          <w:color w:val="000000" w:themeColor="text1"/>
          <w:szCs w:val="28"/>
          <w:lang w:eastAsia="ja-JP"/>
        </w:rPr>
        <w:t>GSMA Definition of Roaming Hub</w:t>
      </w:r>
    </w:p>
    <w:p w14:paraId="2FA5CF1C" w14:textId="02085BBD" w:rsidR="00FB0303" w:rsidRPr="00460AF4" w:rsidRDefault="00FB0303" w:rsidP="00B107DC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</w:t>
      </w:r>
      <w:r w:rsidR="006B02EE" w:rsidRPr="00460AF4">
        <w:rPr>
          <w:rFonts w:cs="Arial"/>
          <w:color w:val="000000" w:themeColor="text1"/>
        </w:rPr>
        <w:t>uses</w:t>
      </w:r>
      <w:r w:rsidRPr="00460AF4">
        <w:rPr>
          <w:rFonts w:cs="Arial"/>
          <w:color w:val="000000" w:themeColor="text1"/>
        </w:rPr>
        <w:t xml:space="preserve"> the following definition for Roaming Hub for 5G SA Roaming.  </w:t>
      </w:r>
    </w:p>
    <w:p w14:paraId="522D2429" w14:textId="1470C9E2" w:rsidR="00094106" w:rsidRPr="00460AF4" w:rsidRDefault="06E9E1FF" w:rsidP="00697E17">
      <w:pPr>
        <w:pStyle w:val="NormalParagraph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 xml:space="preserve">The Roaming Hub (RH) </w:t>
      </w:r>
      <w:r w:rsidR="005E4C8B" w:rsidRPr="39294909">
        <w:rPr>
          <w:rFonts w:cs="Arial"/>
          <w:color w:val="000000" w:themeColor="text1"/>
        </w:rPr>
        <w:t xml:space="preserve">is an intermediary </w:t>
      </w:r>
      <w:r w:rsidR="006B02EE" w:rsidRPr="39294909">
        <w:rPr>
          <w:rFonts w:cs="Arial"/>
          <w:color w:val="000000" w:themeColor="text1"/>
        </w:rPr>
        <w:t xml:space="preserve">that </w:t>
      </w:r>
      <w:r w:rsidRPr="39294909">
        <w:rPr>
          <w:rFonts w:cs="Arial"/>
          <w:color w:val="000000" w:themeColor="text1"/>
        </w:rPr>
        <w:t>provides a set of services to client MNOs to facilitate the deployment and</w:t>
      </w:r>
      <w:r w:rsidR="720871C5" w:rsidRPr="39294909">
        <w:rPr>
          <w:rFonts w:cs="Arial"/>
          <w:color w:val="000000" w:themeColor="text1"/>
        </w:rPr>
        <w:t xml:space="preserve"> the</w:t>
      </w:r>
      <w:r w:rsidRPr="39294909">
        <w:rPr>
          <w:rFonts w:cs="Arial"/>
          <w:color w:val="000000" w:themeColor="text1"/>
        </w:rPr>
        <w:t xml:space="preserve"> operation of roaming and interworking services. </w:t>
      </w:r>
      <w:r w:rsidR="28C86CD4" w:rsidRPr="39294909">
        <w:rPr>
          <w:rFonts w:cs="Arial"/>
          <w:color w:val="000000" w:themeColor="text1"/>
        </w:rPr>
        <w:t>This includes the</w:t>
      </w:r>
      <w:r w:rsidRPr="39294909">
        <w:rPr>
          <w:rFonts w:cs="Arial"/>
          <w:color w:val="000000" w:themeColor="text1"/>
        </w:rPr>
        <w:t xml:space="preserve"> troubleshooting</w:t>
      </w:r>
      <w:r w:rsidR="60858F62" w:rsidRPr="39294909">
        <w:rPr>
          <w:rFonts w:cs="Arial"/>
          <w:color w:val="000000" w:themeColor="text1"/>
        </w:rPr>
        <w:t xml:space="preserve"> and </w:t>
      </w:r>
      <w:r w:rsidR="066D0487" w:rsidRPr="39294909">
        <w:rPr>
          <w:rFonts w:cs="Arial"/>
          <w:color w:val="000000" w:themeColor="text1"/>
        </w:rPr>
        <w:t xml:space="preserve">the </w:t>
      </w:r>
      <w:r w:rsidR="60858F62" w:rsidRPr="39294909">
        <w:rPr>
          <w:rFonts w:cs="Arial"/>
          <w:color w:val="000000" w:themeColor="text1"/>
        </w:rPr>
        <w:t>manag</w:t>
      </w:r>
      <w:r w:rsidR="165386AA" w:rsidRPr="39294909">
        <w:rPr>
          <w:rFonts w:cs="Arial"/>
          <w:color w:val="000000" w:themeColor="text1"/>
        </w:rPr>
        <w:t>ement</w:t>
      </w:r>
      <w:r w:rsidR="00042029" w:rsidRPr="39294909">
        <w:rPr>
          <w:rFonts w:cs="Arial"/>
          <w:color w:val="000000" w:themeColor="text1"/>
        </w:rPr>
        <w:t xml:space="preserve"> </w:t>
      </w:r>
      <w:r w:rsidR="399F715D" w:rsidRPr="39294909">
        <w:rPr>
          <w:rFonts w:cs="Arial"/>
          <w:color w:val="000000" w:themeColor="text1"/>
        </w:rPr>
        <w:t xml:space="preserve">of </w:t>
      </w:r>
      <w:r w:rsidR="4CC304D1" w:rsidRPr="39294909">
        <w:rPr>
          <w:rFonts w:cs="Arial"/>
          <w:color w:val="000000" w:themeColor="text1"/>
        </w:rPr>
        <w:t xml:space="preserve">roaming </w:t>
      </w:r>
      <w:r w:rsidR="60858F62" w:rsidRPr="39294909">
        <w:rPr>
          <w:rFonts w:cs="Arial"/>
          <w:color w:val="000000" w:themeColor="text1"/>
        </w:rPr>
        <w:t>relationships</w:t>
      </w:r>
      <w:r w:rsidR="6F9B59AA" w:rsidRPr="39294909">
        <w:rPr>
          <w:rFonts w:cs="Arial"/>
          <w:color w:val="000000" w:themeColor="text1"/>
        </w:rPr>
        <w:t xml:space="preserve"> and may</w:t>
      </w:r>
      <w:r w:rsidR="6C260D83" w:rsidRPr="39294909">
        <w:rPr>
          <w:rFonts w:cs="Arial"/>
          <w:color w:val="000000" w:themeColor="text1"/>
        </w:rPr>
        <w:t xml:space="preserve"> also</w:t>
      </w:r>
      <w:r w:rsidR="6F9B59AA" w:rsidRPr="39294909">
        <w:rPr>
          <w:rFonts w:cs="Arial"/>
          <w:color w:val="000000" w:themeColor="text1"/>
        </w:rPr>
        <w:t xml:space="preserve"> include </w:t>
      </w:r>
      <w:r w:rsidR="24645C51" w:rsidRPr="39294909">
        <w:rPr>
          <w:rFonts w:cs="Arial"/>
          <w:color w:val="000000" w:themeColor="text1"/>
        </w:rPr>
        <w:t xml:space="preserve">financial liability, </w:t>
      </w:r>
      <w:r w:rsidR="60858F62" w:rsidRPr="39294909">
        <w:rPr>
          <w:rFonts w:cs="Arial"/>
          <w:color w:val="000000" w:themeColor="text1"/>
        </w:rPr>
        <w:t>cascade billing, invoicing, settlement and disput</w:t>
      </w:r>
      <w:r w:rsidR="34340D0B" w:rsidRPr="39294909">
        <w:rPr>
          <w:rFonts w:cs="Arial"/>
          <w:color w:val="000000" w:themeColor="text1"/>
        </w:rPr>
        <w:t>e management.</w:t>
      </w:r>
      <w:r w:rsidR="66F4D0E6" w:rsidRPr="39294909">
        <w:rPr>
          <w:rFonts w:cs="Arial"/>
          <w:color w:val="000000" w:themeColor="text1"/>
        </w:rPr>
        <w:t xml:space="preserve">  </w:t>
      </w:r>
      <w:r w:rsidR="34340D0B" w:rsidRPr="39294909">
        <w:rPr>
          <w:rFonts w:cs="Arial"/>
          <w:color w:val="000000" w:themeColor="text1"/>
        </w:rPr>
        <w:t xml:space="preserve">  </w:t>
      </w:r>
    </w:p>
    <w:p w14:paraId="01D3CB73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</w:p>
    <w:p w14:paraId="3530A39D" w14:textId="77777777" w:rsidR="006B02EE" w:rsidRPr="00460AF4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GSMA NG 5GMRR kindly requests 3GPP SA3:</w:t>
      </w:r>
    </w:p>
    <w:p w14:paraId="240F1903" w14:textId="67D5F776" w:rsidR="006B02EE" w:rsidRPr="00460AF4" w:rsidRDefault="006B02EE" w:rsidP="006B02EE">
      <w:pPr>
        <w:pStyle w:val="ListParagraph"/>
        <w:numPr>
          <w:ilvl w:val="0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To take the above GSMA definition for Roaming Hub into consideration as part of their work in TS 33.501.</w:t>
      </w:r>
    </w:p>
    <w:p w14:paraId="46566992" w14:textId="5074900E" w:rsidR="0039555F" w:rsidRPr="00460AF4" w:rsidRDefault="0039555F" w:rsidP="39294909">
      <w:pPr>
        <w:pStyle w:val="ListParagraph"/>
        <w:numPr>
          <w:ilvl w:val="0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On</w:t>
      </w:r>
      <w:r w:rsidR="006B02EE" w:rsidRPr="39294909">
        <w:rPr>
          <w:rFonts w:cs="Arial"/>
          <w:color w:val="000000" w:themeColor="text1"/>
        </w:rPr>
        <w:t xml:space="preserve"> the </w:t>
      </w:r>
      <w:r w:rsidR="70295674" w:rsidRPr="39294909">
        <w:rPr>
          <w:rFonts w:cs="Arial"/>
          <w:color w:val="000000" w:themeColor="text1"/>
        </w:rPr>
        <w:t xml:space="preserve">topic </w:t>
      </w:r>
      <w:r w:rsidR="006B02EE" w:rsidRPr="39294909">
        <w:rPr>
          <w:rFonts w:cs="Arial"/>
          <w:color w:val="000000" w:themeColor="text1"/>
        </w:rPr>
        <w:t xml:space="preserve">of Modified PRINS </w:t>
      </w:r>
      <w:r w:rsidRPr="39294909">
        <w:rPr>
          <w:rFonts w:cs="Arial"/>
          <w:color w:val="000000" w:themeColor="text1"/>
        </w:rPr>
        <w:t xml:space="preserve">as defined by 3GPP TS 33.501 </w:t>
      </w:r>
      <w:r w:rsidR="006B02EE" w:rsidRPr="39294909">
        <w:rPr>
          <w:rFonts w:cs="Arial"/>
          <w:color w:val="000000" w:themeColor="text1"/>
        </w:rPr>
        <w:t>for Roaming Hub by GSMA</w:t>
      </w:r>
      <w:r w:rsidRPr="39294909">
        <w:rPr>
          <w:rFonts w:cs="Arial"/>
          <w:color w:val="000000" w:themeColor="text1"/>
        </w:rPr>
        <w:t xml:space="preserve"> NG 5GMRR</w:t>
      </w:r>
      <w:r w:rsidR="006B02EE" w:rsidRPr="39294909">
        <w:rPr>
          <w:rFonts w:cs="Arial"/>
          <w:color w:val="000000" w:themeColor="text1"/>
        </w:rPr>
        <w:t xml:space="preserve">, </w:t>
      </w:r>
      <w:r w:rsidRPr="39294909">
        <w:rPr>
          <w:rFonts w:cs="Arial"/>
          <w:color w:val="000000" w:themeColor="text1"/>
        </w:rPr>
        <w:t xml:space="preserve">we would like to highlight </w:t>
      </w:r>
      <w:r w:rsidR="00CE5A40" w:rsidRPr="39294909">
        <w:rPr>
          <w:rFonts w:cs="Arial"/>
          <w:color w:val="000000" w:themeColor="text1"/>
        </w:rPr>
        <w:t>3GPP SA3</w:t>
      </w:r>
      <w:r w:rsidR="00597573" w:rsidRPr="39294909">
        <w:rPr>
          <w:rFonts w:cs="Arial"/>
          <w:color w:val="000000" w:themeColor="text1"/>
        </w:rPr>
        <w:t xml:space="preserve"> to support the following requirements</w:t>
      </w:r>
      <w:r w:rsidRPr="39294909">
        <w:rPr>
          <w:rFonts w:cs="Arial"/>
          <w:color w:val="000000" w:themeColor="text1"/>
        </w:rPr>
        <w:t>:</w:t>
      </w:r>
    </w:p>
    <w:p w14:paraId="240DD6CA" w14:textId="328916E2" w:rsidR="0039555F" w:rsidRPr="00460AF4" w:rsidRDefault="0039555F" w:rsidP="0039555F">
      <w:pPr>
        <w:pStyle w:val="ListParagraph"/>
        <w:numPr>
          <w:ilvl w:val="1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The RH shall ha</w:t>
      </w:r>
      <w:r w:rsidR="00597573" w:rsidRPr="00460AF4">
        <w:rPr>
          <w:rFonts w:cs="Arial"/>
          <w:color w:val="000000" w:themeColor="text1"/>
        </w:rPr>
        <w:t>ve</w:t>
      </w:r>
      <w:r w:rsidRPr="00460AF4">
        <w:rPr>
          <w:rFonts w:cs="Arial"/>
          <w:color w:val="000000" w:themeColor="text1"/>
        </w:rPr>
        <w:t xml:space="preserve"> the </w:t>
      </w:r>
      <w:r w:rsidR="00597573" w:rsidRPr="00460AF4">
        <w:rPr>
          <w:rFonts w:cs="Arial"/>
          <w:color w:val="000000" w:themeColor="text1"/>
        </w:rPr>
        <w:t>ability</w:t>
      </w:r>
      <w:r w:rsidRPr="00460AF4">
        <w:rPr>
          <w:rFonts w:cs="Arial"/>
          <w:color w:val="000000" w:themeColor="text1"/>
        </w:rPr>
        <w:t xml:space="preserve"> to intervene in roaming data sessions at any time, in order to limit </w:t>
      </w:r>
      <w:r w:rsidR="00160FEF" w:rsidRPr="00460AF4">
        <w:rPr>
          <w:rFonts w:cs="Arial"/>
          <w:color w:val="000000" w:themeColor="text1"/>
        </w:rPr>
        <w:t>roam</w:t>
      </w:r>
      <w:r w:rsidR="008F79A4" w:rsidRPr="00460AF4">
        <w:rPr>
          <w:rFonts w:cs="Arial"/>
          <w:color w:val="000000" w:themeColor="text1"/>
        </w:rPr>
        <w:t>ing</w:t>
      </w:r>
      <w:r w:rsidR="00160FEF" w:rsidRPr="00460AF4">
        <w:rPr>
          <w:rFonts w:cs="Arial"/>
          <w:color w:val="000000" w:themeColor="text1"/>
        </w:rPr>
        <w:t xml:space="preserve"> </w:t>
      </w:r>
      <w:r w:rsidRPr="00460AF4">
        <w:rPr>
          <w:rFonts w:cs="Arial"/>
          <w:color w:val="000000" w:themeColor="text1"/>
        </w:rPr>
        <w:t xml:space="preserve">data usage by </w:t>
      </w:r>
      <w:r w:rsidR="008F79A4" w:rsidRPr="00460AF4">
        <w:rPr>
          <w:rFonts w:cs="Arial"/>
          <w:color w:val="000000" w:themeColor="text1"/>
        </w:rPr>
        <w:t>limiting throughput</w:t>
      </w:r>
      <w:r w:rsidRPr="00460AF4">
        <w:rPr>
          <w:rFonts w:cs="Arial"/>
          <w:color w:val="000000" w:themeColor="text1"/>
        </w:rPr>
        <w:t xml:space="preserve"> and/or stopping ongoing data sessions as agreed with the client </w:t>
      </w:r>
      <w:r w:rsidR="00597573" w:rsidRPr="00460AF4">
        <w:rPr>
          <w:rFonts w:cs="Arial"/>
          <w:color w:val="000000" w:themeColor="text1"/>
        </w:rPr>
        <w:t>HPMN</w:t>
      </w:r>
      <w:r w:rsidRPr="00460AF4">
        <w:rPr>
          <w:rFonts w:cs="Arial"/>
          <w:color w:val="000000" w:themeColor="text1"/>
        </w:rPr>
        <w:t>.</w:t>
      </w:r>
      <w:r w:rsidR="00350145">
        <w:rPr>
          <w:rFonts w:cs="Arial"/>
          <w:color w:val="000000" w:themeColor="text1"/>
        </w:rPr>
        <w:t xml:space="preserve"> This ability to intervene </w:t>
      </w:r>
      <w:r w:rsidR="00350145" w:rsidRPr="00350145">
        <w:rPr>
          <w:rFonts w:cs="Arial"/>
          <w:color w:val="000000" w:themeColor="text1"/>
        </w:rPr>
        <w:t>require</w:t>
      </w:r>
      <w:r w:rsidR="00350145">
        <w:rPr>
          <w:rFonts w:cs="Arial"/>
          <w:color w:val="000000" w:themeColor="text1"/>
        </w:rPr>
        <w:t>s</w:t>
      </w:r>
      <w:r w:rsidR="00350145" w:rsidRPr="00350145">
        <w:rPr>
          <w:rFonts w:cs="Arial"/>
          <w:color w:val="000000" w:themeColor="text1"/>
        </w:rPr>
        <w:t xml:space="preserve"> anchoring the media in this intermediary</w:t>
      </w:r>
      <w:r w:rsidR="00350145">
        <w:rPr>
          <w:rFonts w:cs="Arial"/>
          <w:color w:val="000000" w:themeColor="text1"/>
        </w:rPr>
        <w:t>.</w:t>
      </w:r>
    </w:p>
    <w:p w14:paraId="7B2C5932" w14:textId="6397EE50" w:rsidR="0039555F" w:rsidRPr="00460AF4" w:rsidRDefault="007F3EAF" w:rsidP="39294909">
      <w:pPr>
        <w:pStyle w:val="ListParagraph"/>
        <w:numPr>
          <w:ilvl w:val="1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A</w:t>
      </w:r>
      <w:r w:rsidR="0039555F" w:rsidRPr="39294909">
        <w:rPr>
          <w:rFonts w:cs="Arial"/>
          <w:color w:val="000000" w:themeColor="text1"/>
        </w:rPr>
        <w:t xml:space="preserve">ll N32 messages </w:t>
      </w:r>
      <w:r w:rsidRPr="39294909">
        <w:rPr>
          <w:rFonts w:cs="Arial"/>
          <w:color w:val="000000" w:themeColor="text1"/>
        </w:rPr>
        <w:t xml:space="preserve">between </w:t>
      </w:r>
      <w:r w:rsidR="008F79A4" w:rsidRPr="39294909">
        <w:rPr>
          <w:rFonts w:cs="Arial"/>
          <w:color w:val="000000" w:themeColor="text1"/>
        </w:rPr>
        <w:t>client MNOs</w:t>
      </w:r>
      <w:r w:rsidRPr="39294909">
        <w:rPr>
          <w:rFonts w:cs="Arial"/>
          <w:color w:val="000000" w:themeColor="text1"/>
        </w:rPr>
        <w:t xml:space="preserve"> are </w:t>
      </w:r>
      <w:r w:rsidR="0039555F" w:rsidRPr="39294909">
        <w:rPr>
          <w:rFonts w:cs="Arial"/>
          <w:color w:val="000000" w:themeColor="text1"/>
        </w:rPr>
        <w:t xml:space="preserve">transferred via the RH. </w:t>
      </w:r>
      <w:r w:rsidRPr="39294909">
        <w:rPr>
          <w:rFonts w:cs="Arial"/>
          <w:color w:val="000000" w:themeColor="text1"/>
        </w:rPr>
        <w:t>This</w:t>
      </w:r>
      <w:r w:rsidR="3DDE97AD" w:rsidRPr="39294909">
        <w:rPr>
          <w:rFonts w:cs="Arial"/>
          <w:color w:val="000000" w:themeColor="text1"/>
        </w:rPr>
        <w:t xml:space="preserve"> shall</w:t>
      </w:r>
      <w:r w:rsidRPr="39294909">
        <w:rPr>
          <w:rFonts w:cs="Arial"/>
          <w:color w:val="000000" w:themeColor="text1"/>
        </w:rPr>
        <w:t xml:space="preserve"> include the ability for the RH to prevent the establishment of, and </w:t>
      </w:r>
      <w:r w:rsidR="008F79A4" w:rsidRPr="39294909">
        <w:rPr>
          <w:rFonts w:cs="Arial"/>
          <w:color w:val="000000" w:themeColor="text1"/>
        </w:rPr>
        <w:t xml:space="preserve">the </w:t>
      </w:r>
      <w:r w:rsidRPr="39294909">
        <w:rPr>
          <w:rFonts w:cs="Arial"/>
          <w:color w:val="000000" w:themeColor="text1"/>
        </w:rPr>
        <w:t>termination of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c and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f connections</w:t>
      </w:r>
      <w:r w:rsidR="3C08C54F" w:rsidRPr="39294909">
        <w:rPr>
          <w:rFonts w:cs="Arial"/>
          <w:color w:val="000000" w:themeColor="text1"/>
        </w:rPr>
        <w:t>, for example if this is required due to contractual reasons</w:t>
      </w:r>
      <w:r w:rsidRPr="39294909">
        <w:rPr>
          <w:rFonts w:cs="Arial"/>
          <w:color w:val="000000" w:themeColor="text1"/>
        </w:rPr>
        <w:t xml:space="preserve">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296CA112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SA3 is kindly asked to take into consideration the GSMA NG 5GMRR </w:t>
      </w:r>
      <w:r w:rsidR="00252FCD" w:rsidRPr="00460AF4">
        <w:rPr>
          <w:rFonts w:cs="Arial"/>
          <w:color w:val="000000" w:themeColor="text1"/>
        </w:rPr>
        <w:t xml:space="preserve">requirements </w:t>
      </w:r>
      <w:r w:rsidRPr="00460AF4">
        <w:rPr>
          <w:rFonts w:cs="Arial"/>
          <w:color w:val="000000" w:themeColor="text1"/>
        </w:rPr>
        <w:t>above.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lastRenderedPageBreak/>
        <w:t>Next meetings</w:t>
      </w:r>
    </w:p>
    <w:p w14:paraId="7AE68DF4" w14:textId="77777777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5GMRR#46: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7624D8EE" w14:textId="569E52AC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5GMRR#47:</w:t>
      </w:r>
      <w:r>
        <w:tab/>
      </w:r>
      <w:r w:rsidRPr="40F817E8">
        <w:rPr>
          <w:rFonts w:eastAsiaTheme="minorEastAsia" w:cs="Arial"/>
          <w:color w:val="000000" w:themeColor="text1"/>
          <w:lang w:eastAsia="ja-JP"/>
        </w:rPr>
        <w:t xml:space="preserve">15-16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January 2024</w:t>
      </w:r>
    </w:p>
    <w:p w14:paraId="651C13A0" w14:textId="77777777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1071" w14:textId="77777777" w:rsidR="00BE6C42" w:rsidRDefault="00BE6C42">
      <w:r>
        <w:separator/>
      </w:r>
    </w:p>
    <w:p w14:paraId="0C748F14" w14:textId="77777777" w:rsidR="00BE6C42" w:rsidRDefault="00BE6C42"/>
    <w:p w14:paraId="6EA1A570" w14:textId="77777777" w:rsidR="00BE6C42" w:rsidRDefault="00BE6C42"/>
    <w:p w14:paraId="4A54BC36" w14:textId="77777777" w:rsidR="00BE6C42" w:rsidRDefault="00BE6C42"/>
    <w:p w14:paraId="2FC54DA4" w14:textId="77777777" w:rsidR="00BE6C42" w:rsidRDefault="00BE6C42"/>
    <w:p w14:paraId="3F40673E" w14:textId="77777777" w:rsidR="00BE6C42" w:rsidRDefault="00BE6C42"/>
    <w:p w14:paraId="24C5871F" w14:textId="77777777" w:rsidR="00BE6C42" w:rsidRDefault="00BE6C42"/>
    <w:p w14:paraId="48DD82AF" w14:textId="77777777" w:rsidR="00BE6C42" w:rsidRDefault="00BE6C42"/>
    <w:p w14:paraId="74EB45EB" w14:textId="77777777" w:rsidR="00BE6C42" w:rsidRDefault="00BE6C42"/>
  </w:endnote>
  <w:endnote w:type="continuationSeparator" w:id="0">
    <w:p w14:paraId="1B503A30" w14:textId="77777777" w:rsidR="00BE6C42" w:rsidRDefault="00BE6C42">
      <w:r>
        <w:continuationSeparator/>
      </w:r>
    </w:p>
    <w:p w14:paraId="6FD4FA22" w14:textId="77777777" w:rsidR="00BE6C42" w:rsidRDefault="00BE6C42"/>
    <w:p w14:paraId="588CE69E" w14:textId="77777777" w:rsidR="00BE6C42" w:rsidRDefault="00BE6C42"/>
    <w:p w14:paraId="30783229" w14:textId="77777777" w:rsidR="00BE6C42" w:rsidRDefault="00BE6C42"/>
    <w:p w14:paraId="0E2924EA" w14:textId="77777777" w:rsidR="00BE6C42" w:rsidRDefault="00BE6C42"/>
    <w:p w14:paraId="5B79EC90" w14:textId="77777777" w:rsidR="00BE6C42" w:rsidRDefault="00BE6C42"/>
    <w:p w14:paraId="6F753C0F" w14:textId="77777777" w:rsidR="00BE6C42" w:rsidRDefault="00BE6C42"/>
    <w:p w14:paraId="7F8DECED" w14:textId="77777777" w:rsidR="00BE6C42" w:rsidRDefault="00BE6C42"/>
    <w:p w14:paraId="02C74C71" w14:textId="77777777" w:rsidR="00BE6C42" w:rsidRDefault="00BE6C42"/>
  </w:endnote>
  <w:endnote w:type="continuationNotice" w:id="1">
    <w:p w14:paraId="61C3C47D" w14:textId="77777777" w:rsidR="00BE6C42" w:rsidRDefault="00BE6C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6BA9F" w14:textId="77777777" w:rsidR="00BE6C42" w:rsidRDefault="00BE6C42">
      <w:r>
        <w:separator/>
      </w:r>
    </w:p>
    <w:p w14:paraId="31D24931" w14:textId="77777777" w:rsidR="00BE6C42" w:rsidRDefault="00BE6C42"/>
    <w:p w14:paraId="6B4EB810" w14:textId="77777777" w:rsidR="00BE6C42" w:rsidRDefault="00BE6C42"/>
    <w:p w14:paraId="45F820CB" w14:textId="77777777" w:rsidR="00BE6C42" w:rsidRDefault="00BE6C42"/>
    <w:p w14:paraId="5B0EE3A3" w14:textId="77777777" w:rsidR="00BE6C42" w:rsidRDefault="00BE6C42"/>
    <w:p w14:paraId="653FC086" w14:textId="77777777" w:rsidR="00BE6C42" w:rsidRDefault="00BE6C42"/>
    <w:p w14:paraId="59C9CC7D" w14:textId="77777777" w:rsidR="00BE6C42" w:rsidRDefault="00BE6C42"/>
    <w:p w14:paraId="2DB6C242" w14:textId="77777777" w:rsidR="00BE6C42" w:rsidRDefault="00BE6C42"/>
    <w:p w14:paraId="57473890" w14:textId="77777777" w:rsidR="00BE6C42" w:rsidRDefault="00BE6C42"/>
  </w:footnote>
  <w:footnote w:type="continuationSeparator" w:id="0">
    <w:p w14:paraId="79A3CFE0" w14:textId="77777777" w:rsidR="00BE6C42" w:rsidRDefault="00BE6C42">
      <w:r>
        <w:continuationSeparator/>
      </w:r>
    </w:p>
    <w:p w14:paraId="1C6ABCB6" w14:textId="77777777" w:rsidR="00BE6C42" w:rsidRDefault="00BE6C42"/>
    <w:p w14:paraId="45D6612B" w14:textId="77777777" w:rsidR="00BE6C42" w:rsidRDefault="00BE6C42"/>
    <w:p w14:paraId="4C5A7A4C" w14:textId="77777777" w:rsidR="00BE6C42" w:rsidRDefault="00BE6C42"/>
    <w:p w14:paraId="4612A0FB" w14:textId="77777777" w:rsidR="00BE6C42" w:rsidRDefault="00BE6C42"/>
    <w:p w14:paraId="53B6A230" w14:textId="77777777" w:rsidR="00BE6C42" w:rsidRDefault="00BE6C42"/>
    <w:p w14:paraId="2078DF96" w14:textId="77777777" w:rsidR="00BE6C42" w:rsidRDefault="00BE6C42"/>
    <w:p w14:paraId="5826304B" w14:textId="77777777" w:rsidR="00BE6C42" w:rsidRDefault="00BE6C42"/>
    <w:p w14:paraId="4C178CEE" w14:textId="77777777" w:rsidR="00BE6C42" w:rsidRDefault="00BE6C42"/>
  </w:footnote>
  <w:footnote w:type="continuationNotice" w:id="1">
    <w:p w14:paraId="43E71E9E" w14:textId="77777777" w:rsidR="00BE6C42" w:rsidRDefault="00BE6C4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3A9D"/>
    <w:rsid w:val="00145D0E"/>
    <w:rsid w:val="0015080C"/>
    <w:rsid w:val="001509BB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145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9C6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10BD"/>
    <w:rsid w:val="004B175F"/>
    <w:rsid w:val="004B215E"/>
    <w:rsid w:val="004B313B"/>
    <w:rsid w:val="004B4F83"/>
    <w:rsid w:val="004B7996"/>
    <w:rsid w:val="004C06BC"/>
    <w:rsid w:val="004C2301"/>
    <w:rsid w:val="004D2E54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117B"/>
    <w:rsid w:val="005A4F96"/>
    <w:rsid w:val="005B1030"/>
    <w:rsid w:val="005B665E"/>
    <w:rsid w:val="005C15E5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C8B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E6C42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196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4839C6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F1EFB"/>
    <w:rsid w:val="00314D9C"/>
    <w:rsid w:val="00351DEF"/>
    <w:rsid w:val="00355305"/>
    <w:rsid w:val="003C49B4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823082"/>
    <w:rsid w:val="00827AA6"/>
    <w:rsid w:val="00851A28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572CE"/>
    <w:rsid w:val="00D63D3A"/>
    <w:rsid w:val="00D96815"/>
    <w:rsid w:val="00DD60ED"/>
    <w:rsid w:val="00DE727A"/>
    <w:rsid w:val="00E05374"/>
    <w:rsid w:val="00E34DBC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6E69E78-B1DD-42E4-ABA2-E7D5546FD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573</Words>
  <Characters>3043</Characters>
  <Application>Microsoft Office Word</Application>
  <DocSecurity>4</DocSecurity>
  <Lines>25</Lines>
  <Paragraphs>7</Paragraphs>
  <ScaleCrop>false</ScaleCrop>
  <Company>Nokia Oyj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2023-10-04T05:40:00Z</cp:lastPrinted>
  <dcterms:created xsi:type="dcterms:W3CDTF">2023-11-06T16:19:00Z</dcterms:created>
  <dcterms:modified xsi:type="dcterms:W3CDTF">2023-11-06T16:19:00Z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